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56175683" w14:textId="77777777" w:rsidR="00FC4E81" w:rsidRPr="00314A3A" w:rsidRDefault="00FC4E81" w:rsidP="00FC4E81">
      <w:pPr>
        <w:spacing w:line="276" w:lineRule="auto"/>
        <w:rPr>
          <w:rFonts w:ascii="Verdana" w:hAnsi="Verdana"/>
          <w:b/>
          <w:bCs/>
        </w:rPr>
      </w:pPr>
    </w:p>
    <w:p w14:paraId="585EBAED" w14:textId="150B5C41" w:rsidR="00FC4E81" w:rsidRDefault="00FC4E81" w:rsidP="00FC4E81">
      <w:pPr>
        <w:spacing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sz w:val="22"/>
        </w:rPr>
        <w:t>S</w:t>
      </w:r>
      <w:r w:rsidRPr="00A83D64">
        <w:rPr>
          <w:rFonts w:ascii="Verdana" w:hAnsi="Verdana"/>
          <w:b/>
          <w:sz w:val="22"/>
        </w:rPr>
        <w:t xml:space="preserve">EZNAM USPOSOBLJENIH </w:t>
      </w:r>
      <w:r>
        <w:rPr>
          <w:rFonts w:ascii="Verdana" w:hAnsi="Verdana"/>
          <w:b/>
          <w:sz w:val="22"/>
        </w:rPr>
        <w:t xml:space="preserve">STROKOVNIH </w:t>
      </w:r>
      <w:r w:rsidRPr="00A83D64">
        <w:rPr>
          <w:rFonts w:ascii="Verdana" w:hAnsi="Verdana"/>
          <w:b/>
          <w:sz w:val="22"/>
        </w:rPr>
        <w:t>DELAVCEV</w:t>
      </w:r>
      <w:r>
        <w:rPr>
          <w:rFonts w:ascii="Verdana" w:hAnsi="Verdana"/>
          <w:b/>
        </w:rPr>
        <w:t xml:space="preserve"> 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5BE17C20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r w:rsidR="002C765A">
        <w:rPr>
          <w:rFonts w:asciiTheme="minorHAnsi" w:hAnsiTheme="minorHAnsi" w:cstheme="minorHAnsi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C765A">
        <w:rPr>
          <w:rFonts w:asciiTheme="minorHAnsi" w:hAnsiTheme="minorHAnsi" w:cstheme="minorHAnsi"/>
          <w:szCs w:val="20"/>
        </w:rPr>
        <w:instrText xml:space="preserve"> FORMTEXT </w:instrText>
      </w:r>
      <w:r w:rsidR="002C765A">
        <w:rPr>
          <w:rFonts w:asciiTheme="minorHAnsi" w:hAnsiTheme="minorHAnsi" w:cstheme="minorHAnsi"/>
          <w:szCs w:val="20"/>
        </w:rPr>
      </w:r>
      <w:r w:rsidR="002C765A">
        <w:rPr>
          <w:rFonts w:asciiTheme="minorHAnsi" w:hAnsiTheme="minorHAnsi" w:cstheme="minorHAnsi"/>
          <w:szCs w:val="20"/>
        </w:rPr>
        <w:fldChar w:fldCharType="separate"/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szCs w:val="20"/>
        </w:rPr>
        <w:fldChar w:fldCharType="end"/>
      </w:r>
      <w:bookmarkEnd w:id="0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58A75A73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r w:rsidR="002C765A">
        <w:rPr>
          <w:rFonts w:asciiTheme="minorHAnsi" w:hAnsiTheme="minorHAnsi" w:cstheme="minorHAnsi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2C765A">
        <w:rPr>
          <w:rFonts w:asciiTheme="minorHAnsi" w:hAnsiTheme="minorHAnsi" w:cstheme="minorHAnsi"/>
        </w:rPr>
        <w:instrText xml:space="preserve"> FORMTEXT </w:instrText>
      </w:r>
      <w:r w:rsidR="002C765A">
        <w:rPr>
          <w:rFonts w:asciiTheme="minorHAnsi" w:hAnsiTheme="minorHAnsi" w:cstheme="minorHAnsi"/>
        </w:rPr>
      </w:r>
      <w:r w:rsidR="002C765A">
        <w:rPr>
          <w:rFonts w:asciiTheme="minorHAnsi" w:hAnsiTheme="minorHAnsi" w:cstheme="minorHAnsi"/>
        </w:rPr>
        <w:fldChar w:fldCharType="separate"/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</w:rPr>
        <w:fldChar w:fldCharType="end"/>
      </w:r>
      <w:bookmarkEnd w:id="1"/>
    </w:p>
    <w:p w14:paraId="71905EB7" w14:textId="6ECD2558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0A6F9748" w14:textId="77777777" w:rsidR="002C1790" w:rsidRDefault="002C1790" w:rsidP="00CD7529">
      <w:pPr>
        <w:rPr>
          <w:rFonts w:asciiTheme="minorHAnsi" w:eastAsia="Times New Roman" w:hAnsiTheme="minorHAnsi" w:cstheme="minorHAnsi"/>
          <w:szCs w:val="20"/>
        </w:rPr>
      </w:pPr>
    </w:p>
    <w:p w14:paraId="4F1E9B7A" w14:textId="723AF7DA" w:rsidR="00805B4A" w:rsidRPr="00892F3A" w:rsidRDefault="00805B4A" w:rsidP="00CD7529">
      <w:pPr>
        <w:rPr>
          <w:rFonts w:asciiTheme="minorHAnsi" w:eastAsia="Times New Roman" w:hAnsiTheme="minorHAnsi" w:cstheme="minorHAnsi"/>
          <w:szCs w:val="20"/>
        </w:rPr>
      </w:pPr>
    </w:p>
    <w:p w14:paraId="17E05B8B" w14:textId="77777777" w:rsidR="007D0980" w:rsidRPr="00892F3A" w:rsidRDefault="007D0980" w:rsidP="007D0980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7D0980" w:rsidRPr="00892F3A" w14:paraId="36E0FDEC" w14:textId="77777777" w:rsidTr="00764C16">
        <w:trPr>
          <w:trHeight w:val="378"/>
        </w:trPr>
        <w:tc>
          <w:tcPr>
            <w:tcW w:w="2836" w:type="dxa"/>
            <w:vMerge w:val="restart"/>
            <w:vAlign w:val="center"/>
          </w:tcPr>
          <w:p w14:paraId="1524A044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39251018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5DE735D2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0A088F9C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057A10BE" w14:textId="64A92EF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7D0980" w:rsidRPr="00892F3A" w14:paraId="4189EF35" w14:textId="77777777" w:rsidTr="00764C16">
        <w:trPr>
          <w:trHeight w:val="378"/>
        </w:trPr>
        <w:tc>
          <w:tcPr>
            <w:tcW w:w="2836" w:type="dxa"/>
            <w:vMerge/>
          </w:tcPr>
          <w:p w14:paraId="707A29B6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199F294D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0A001DF5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7D0980" w:rsidRPr="00892F3A" w14:paraId="6BD1F953" w14:textId="77777777" w:rsidTr="00764C16">
        <w:trPr>
          <w:trHeight w:val="900"/>
        </w:trPr>
        <w:tc>
          <w:tcPr>
            <w:tcW w:w="2836" w:type="dxa"/>
          </w:tcPr>
          <w:p w14:paraId="63AAAEBA" w14:textId="77777777" w:rsidR="007D0980" w:rsidRPr="00892F3A" w:rsidRDefault="007D0980" w:rsidP="00764C16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25FDF3AF" w14:textId="77777777" w:rsidR="007D0980" w:rsidRPr="00892F3A" w:rsidRDefault="007D0980" w:rsidP="00764C16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1A7A3973" w14:textId="77777777" w:rsidR="007D0980" w:rsidRPr="00892F3A" w:rsidRDefault="007D0980" w:rsidP="00764C16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5DFA9F15" w14:textId="77777777" w:rsidR="007D0980" w:rsidRPr="00892F3A" w:rsidRDefault="007D0980" w:rsidP="00764C16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72B5CC35" w14:textId="77777777" w:rsidR="007D0980" w:rsidRPr="00892F3A" w:rsidRDefault="007D0980" w:rsidP="00764C16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1E11959E" w14:textId="1DC28BD8" w:rsidR="00540816" w:rsidRPr="00024154" w:rsidRDefault="00540816" w:rsidP="00024154">
            <w:pPr>
              <w:spacing w:line="276" w:lineRule="auto"/>
              <w:ind w:left="31" w:right="-1"/>
              <w:jc w:val="left"/>
              <w:rPr>
                <w:rFonts w:asciiTheme="minorHAnsi" w:hAnsiTheme="minorHAnsi" w:cstheme="minorHAnsi"/>
                <w:szCs w:val="20"/>
              </w:rPr>
            </w:pPr>
            <w:r w:rsidRPr="00024154">
              <w:rPr>
                <w:rFonts w:asciiTheme="minorHAnsi" w:hAnsiTheme="minorHAnsi" w:cstheme="minorHAnsi"/>
                <w:szCs w:val="20"/>
              </w:rPr>
              <w:t xml:space="preserve">specialist za strežnike </w:t>
            </w:r>
          </w:p>
          <w:p w14:paraId="36761A0B" w14:textId="577550D6" w:rsidR="007D0980" w:rsidRPr="00892F3A" w:rsidRDefault="007D0980" w:rsidP="003B0B32">
            <w:pPr>
              <w:pStyle w:val="Odstavekseznama"/>
              <w:spacing w:line="276" w:lineRule="auto"/>
              <w:ind w:left="314" w:right="-1"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0A87EBD" w14:textId="2BE69CD8" w:rsidR="0082245D" w:rsidRDefault="0082245D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491BE7E7" w14:textId="77777777" w:rsidR="00505B5A" w:rsidRDefault="00505B5A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15442D25" w14:textId="77777777" w:rsidR="002C1790" w:rsidRDefault="002C1790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505B5A" w:rsidRPr="00892F3A" w14:paraId="6C11B584" w14:textId="77777777" w:rsidTr="00515A08">
        <w:trPr>
          <w:trHeight w:val="378"/>
        </w:trPr>
        <w:tc>
          <w:tcPr>
            <w:tcW w:w="2836" w:type="dxa"/>
            <w:vMerge w:val="restart"/>
            <w:vAlign w:val="center"/>
          </w:tcPr>
          <w:p w14:paraId="14E03BEA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79673BF3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0873BF1C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5B7742F4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095063CF" w14:textId="579F851D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05B5A" w:rsidRPr="00892F3A" w14:paraId="0197D498" w14:textId="77777777" w:rsidTr="00515A08">
        <w:trPr>
          <w:trHeight w:val="378"/>
        </w:trPr>
        <w:tc>
          <w:tcPr>
            <w:tcW w:w="2836" w:type="dxa"/>
            <w:vMerge/>
          </w:tcPr>
          <w:p w14:paraId="7E6D876E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4AF1782D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2C9C41DF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505B5A" w:rsidRPr="00892F3A" w14:paraId="4201A383" w14:textId="77777777" w:rsidTr="00515A08">
        <w:trPr>
          <w:trHeight w:val="900"/>
        </w:trPr>
        <w:tc>
          <w:tcPr>
            <w:tcW w:w="2836" w:type="dxa"/>
          </w:tcPr>
          <w:p w14:paraId="38C370C2" w14:textId="77777777" w:rsidR="00505B5A" w:rsidRPr="00892F3A" w:rsidRDefault="00505B5A" w:rsidP="00505B5A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3CC99C64" w14:textId="77777777" w:rsidR="00505B5A" w:rsidRPr="00892F3A" w:rsidRDefault="00505B5A" w:rsidP="00505B5A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1D818C6F" w14:textId="77777777" w:rsidR="00505B5A" w:rsidRPr="00892F3A" w:rsidRDefault="00505B5A" w:rsidP="00505B5A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0DF54B94" w14:textId="77777777" w:rsidR="00505B5A" w:rsidRPr="00892F3A" w:rsidRDefault="00505B5A" w:rsidP="00505B5A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4061BA9C" w14:textId="77777777" w:rsidR="00505B5A" w:rsidRPr="00892F3A" w:rsidRDefault="00505B5A" w:rsidP="00505B5A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78A5A081" w14:textId="4B7B9CEF" w:rsidR="006E69CB" w:rsidRPr="00024154" w:rsidRDefault="006E69CB" w:rsidP="00024154">
            <w:pPr>
              <w:spacing w:line="276" w:lineRule="auto"/>
              <w:ind w:left="64" w:right="-1"/>
              <w:jc w:val="left"/>
              <w:rPr>
                <w:rFonts w:asciiTheme="minorHAnsi" w:hAnsiTheme="minorHAnsi" w:cstheme="minorHAnsi"/>
                <w:szCs w:val="20"/>
              </w:rPr>
            </w:pPr>
            <w:r w:rsidRPr="00024154">
              <w:rPr>
                <w:rFonts w:asciiTheme="minorHAnsi" w:hAnsiTheme="minorHAnsi" w:cstheme="minorHAnsi"/>
                <w:szCs w:val="20"/>
              </w:rPr>
              <w:t xml:space="preserve">specialist za strežnike </w:t>
            </w:r>
          </w:p>
          <w:p w14:paraId="609EAA8C" w14:textId="34CD23C0" w:rsidR="00505B5A" w:rsidRPr="00892F3A" w:rsidRDefault="00505B5A" w:rsidP="003B0B32">
            <w:pPr>
              <w:pStyle w:val="Odstavekseznama"/>
              <w:spacing w:line="276" w:lineRule="auto"/>
              <w:ind w:left="348" w:right="-1"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93D78CE" w14:textId="77777777" w:rsidR="00505B5A" w:rsidRDefault="00505B5A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42B3594D" w14:textId="77777777" w:rsidR="002C1790" w:rsidRDefault="002C1790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3FA49C38" w14:textId="77777777" w:rsidR="002C1790" w:rsidRPr="00892F3A" w:rsidRDefault="002C1790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6E69CB" w:rsidRPr="00892F3A" w14:paraId="41E4E9BA" w14:textId="77777777" w:rsidTr="007535AC">
        <w:trPr>
          <w:trHeight w:val="378"/>
        </w:trPr>
        <w:tc>
          <w:tcPr>
            <w:tcW w:w="2836" w:type="dxa"/>
            <w:vMerge w:val="restart"/>
            <w:vAlign w:val="center"/>
          </w:tcPr>
          <w:p w14:paraId="1733D8B7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3B0DADB0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16CCFE2D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513FB187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138A7631" w14:textId="4F1E473B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E69CB" w:rsidRPr="00892F3A" w14:paraId="22375EE1" w14:textId="77777777" w:rsidTr="007535AC">
        <w:trPr>
          <w:trHeight w:val="378"/>
        </w:trPr>
        <w:tc>
          <w:tcPr>
            <w:tcW w:w="2836" w:type="dxa"/>
            <w:vMerge/>
          </w:tcPr>
          <w:p w14:paraId="05E759B1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17689BF7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23342335" w14:textId="77777777" w:rsidR="006E69CB" w:rsidRPr="00892F3A" w:rsidRDefault="006E69CB" w:rsidP="007535AC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6E69CB" w:rsidRPr="00892F3A" w14:paraId="03F5B2F5" w14:textId="77777777" w:rsidTr="007535AC">
        <w:trPr>
          <w:trHeight w:val="900"/>
        </w:trPr>
        <w:tc>
          <w:tcPr>
            <w:tcW w:w="2836" w:type="dxa"/>
          </w:tcPr>
          <w:p w14:paraId="413FA12D" w14:textId="77777777" w:rsidR="006E69CB" w:rsidRPr="00892F3A" w:rsidRDefault="006E69CB" w:rsidP="007535AC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4117011B" w14:textId="77777777" w:rsidR="006E69CB" w:rsidRPr="00892F3A" w:rsidRDefault="006E69CB" w:rsidP="007535AC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2A9246C5" w14:textId="77777777" w:rsidR="006E69CB" w:rsidRPr="00892F3A" w:rsidRDefault="006E69CB" w:rsidP="007535AC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48B1C4DD" w14:textId="77777777" w:rsidR="006E69CB" w:rsidRPr="00892F3A" w:rsidRDefault="006E69CB" w:rsidP="007535AC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66DA2F32" w14:textId="77777777" w:rsidR="006E69CB" w:rsidRPr="00892F3A" w:rsidRDefault="006E69CB" w:rsidP="007535AC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5EDBC784" w14:textId="77430E2F" w:rsidR="006E69CB" w:rsidRPr="00024154" w:rsidRDefault="006E69CB" w:rsidP="00024154">
            <w:pPr>
              <w:spacing w:line="276" w:lineRule="auto"/>
              <w:ind w:left="64" w:right="-1"/>
              <w:jc w:val="left"/>
              <w:rPr>
                <w:rFonts w:asciiTheme="minorHAnsi" w:hAnsiTheme="minorHAnsi" w:cstheme="minorHAnsi"/>
                <w:szCs w:val="20"/>
              </w:rPr>
            </w:pPr>
            <w:r w:rsidRPr="00024154">
              <w:rPr>
                <w:rFonts w:asciiTheme="minorHAnsi" w:hAnsiTheme="minorHAnsi" w:cstheme="minorHAnsi"/>
                <w:szCs w:val="20"/>
              </w:rPr>
              <w:t xml:space="preserve">specialist za mrežno opremo </w:t>
            </w:r>
          </w:p>
          <w:p w14:paraId="3081F08A" w14:textId="1F4FD4C2" w:rsidR="006E69CB" w:rsidRPr="00892F3A" w:rsidRDefault="006E69CB" w:rsidP="003B0B32">
            <w:pPr>
              <w:pStyle w:val="Odstavekseznama"/>
              <w:spacing w:line="276" w:lineRule="auto"/>
              <w:ind w:left="348" w:right="-1"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B435516" w14:textId="5ABB9DEE" w:rsidR="00805B4A" w:rsidRDefault="00805B4A" w:rsidP="00CD7529">
      <w:pPr>
        <w:rPr>
          <w:rFonts w:asciiTheme="minorHAnsi" w:eastAsia="Times New Roman" w:hAnsiTheme="minorHAnsi" w:cstheme="minorHAnsi"/>
          <w:szCs w:val="20"/>
        </w:rPr>
      </w:pPr>
    </w:p>
    <w:p w14:paraId="3653364B" w14:textId="77777777" w:rsidR="00AB29FF" w:rsidRPr="00892F3A" w:rsidRDefault="00AB29FF" w:rsidP="00AB29FF">
      <w:pPr>
        <w:rPr>
          <w:rFonts w:asciiTheme="minorHAnsi" w:eastAsia="Times New Roman" w:hAnsiTheme="minorHAnsi" w:cstheme="minorHAnsi"/>
          <w:szCs w:val="20"/>
        </w:rPr>
      </w:pPr>
    </w:p>
    <w:p w14:paraId="3156A008" w14:textId="77777777" w:rsidR="00AB29FF" w:rsidRPr="00892F3A" w:rsidRDefault="00AB29FF" w:rsidP="00AB29FF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AB29FF" w:rsidRPr="00892F3A" w14:paraId="7313ABFD" w14:textId="77777777" w:rsidTr="003E2A75">
        <w:trPr>
          <w:trHeight w:val="378"/>
        </w:trPr>
        <w:tc>
          <w:tcPr>
            <w:tcW w:w="2836" w:type="dxa"/>
            <w:vMerge w:val="restart"/>
            <w:vAlign w:val="center"/>
          </w:tcPr>
          <w:p w14:paraId="63462301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14B9BDE0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34B5EC0E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422D98F9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6A5251A9" w14:textId="7C07B7AC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B29FF" w:rsidRPr="00892F3A" w14:paraId="0D112A2E" w14:textId="77777777" w:rsidTr="003E2A75">
        <w:trPr>
          <w:trHeight w:val="378"/>
        </w:trPr>
        <w:tc>
          <w:tcPr>
            <w:tcW w:w="2836" w:type="dxa"/>
            <w:vMerge/>
          </w:tcPr>
          <w:p w14:paraId="54BA02D1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7F0AFA24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632B3EB2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AB29FF" w:rsidRPr="00892F3A" w14:paraId="4A2953ED" w14:textId="77777777" w:rsidTr="003E2A75">
        <w:trPr>
          <w:trHeight w:val="900"/>
        </w:trPr>
        <w:tc>
          <w:tcPr>
            <w:tcW w:w="2836" w:type="dxa"/>
          </w:tcPr>
          <w:p w14:paraId="668BCF52" w14:textId="77777777" w:rsidR="00AB29FF" w:rsidRPr="00892F3A" w:rsidRDefault="00AB29FF" w:rsidP="003E2A75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1C9D67DD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5DA6526A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50B49123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3A30C362" w14:textId="77777777" w:rsidR="00AB29FF" w:rsidRPr="00892F3A" w:rsidRDefault="00AB29FF" w:rsidP="003E2A75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7C4B4C38" w14:textId="62840DA5" w:rsidR="003B0B32" w:rsidRPr="00024154" w:rsidRDefault="003B0B32" w:rsidP="00024154">
            <w:pPr>
              <w:spacing w:line="276" w:lineRule="auto"/>
              <w:ind w:left="31" w:right="-1"/>
              <w:jc w:val="left"/>
              <w:rPr>
                <w:rFonts w:asciiTheme="minorHAnsi" w:hAnsiTheme="minorHAnsi" w:cstheme="minorHAnsi"/>
                <w:szCs w:val="20"/>
              </w:rPr>
            </w:pPr>
            <w:r w:rsidRPr="00024154">
              <w:rPr>
                <w:rFonts w:asciiTheme="minorHAnsi" w:hAnsiTheme="minorHAnsi" w:cstheme="minorHAnsi"/>
                <w:szCs w:val="20"/>
              </w:rPr>
              <w:t xml:space="preserve">specialist za mrežno opremo </w:t>
            </w:r>
          </w:p>
          <w:p w14:paraId="2FDCF17F" w14:textId="5B58E4B8" w:rsidR="00AB29FF" w:rsidRPr="00892F3A" w:rsidRDefault="00AB29FF" w:rsidP="003B0B32">
            <w:pPr>
              <w:pStyle w:val="Odstavekseznama"/>
              <w:spacing w:line="276" w:lineRule="auto"/>
              <w:ind w:left="314" w:right="-1"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E858D2E" w14:textId="77777777" w:rsidR="00AB29FF" w:rsidRDefault="00AB29FF" w:rsidP="00AB29FF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68C68E59" w14:textId="77777777" w:rsidR="00AB29FF" w:rsidRDefault="00AB29FF" w:rsidP="00AB29FF">
      <w:pPr>
        <w:rPr>
          <w:rFonts w:asciiTheme="minorHAnsi" w:eastAsia="Times New Roman" w:hAnsiTheme="minorHAnsi" w:cstheme="minorHAnsi"/>
          <w:szCs w:val="20"/>
        </w:rPr>
      </w:pPr>
    </w:p>
    <w:p w14:paraId="42FBE1CE" w14:textId="77777777" w:rsidR="00024154" w:rsidRPr="00892F3A" w:rsidRDefault="00024154" w:rsidP="00AB29FF">
      <w:pPr>
        <w:rPr>
          <w:rFonts w:asciiTheme="minorHAnsi" w:eastAsia="Times New Roman" w:hAnsiTheme="minorHAnsi" w:cstheme="minorHAnsi"/>
          <w:szCs w:val="20"/>
        </w:rPr>
      </w:pPr>
    </w:p>
    <w:p w14:paraId="244FCF3D" w14:textId="77777777" w:rsidR="00AB29FF" w:rsidRPr="00892F3A" w:rsidRDefault="00AB29FF" w:rsidP="00AB29FF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AB29FF" w:rsidRPr="00892F3A" w14:paraId="3A4BF54F" w14:textId="77777777" w:rsidTr="003E2A75">
        <w:trPr>
          <w:trHeight w:val="378"/>
        </w:trPr>
        <w:tc>
          <w:tcPr>
            <w:tcW w:w="2836" w:type="dxa"/>
            <w:vMerge w:val="restart"/>
            <w:vAlign w:val="center"/>
          </w:tcPr>
          <w:p w14:paraId="24CE2803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lastRenderedPageBreak/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13E1AE32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53E462FE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7BB69844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26FC5B6C" w14:textId="5FA946A3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B29FF" w:rsidRPr="00892F3A" w14:paraId="267D3FFF" w14:textId="77777777" w:rsidTr="003E2A75">
        <w:trPr>
          <w:trHeight w:val="378"/>
        </w:trPr>
        <w:tc>
          <w:tcPr>
            <w:tcW w:w="2836" w:type="dxa"/>
            <w:vMerge/>
          </w:tcPr>
          <w:p w14:paraId="0F0E9E96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3EE68D86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2DD02DE4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AB29FF" w:rsidRPr="00892F3A" w14:paraId="4A8B4CE9" w14:textId="77777777" w:rsidTr="003E2A75">
        <w:trPr>
          <w:trHeight w:val="900"/>
        </w:trPr>
        <w:tc>
          <w:tcPr>
            <w:tcW w:w="2836" w:type="dxa"/>
          </w:tcPr>
          <w:p w14:paraId="2E0CEE02" w14:textId="77777777" w:rsidR="00AB29FF" w:rsidRPr="00892F3A" w:rsidRDefault="00AB29FF" w:rsidP="003E2A75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41138A6F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25B297A5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4F706E2E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273FC15D" w14:textId="77777777" w:rsidR="00AB29FF" w:rsidRPr="00892F3A" w:rsidRDefault="00AB29FF" w:rsidP="003E2A75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7FAA7D06" w14:textId="77777777" w:rsidR="00AB29FF" w:rsidRPr="00024154" w:rsidRDefault="00AB29FF" w:rsidP="00024154">
            <w:pPr>
              <w:spacing w:line="276" w:lineRule="auto"/>
              <w:ind w:left="31" w:right="-1"/>
              <w:jc w:val="left"/>
              <w:rPr>
                <w:rFonts w:asciiTheme="minorHAnsi" w:hAnsiTheme="minorHAnsi" w:cstheme="minorHAnsi"/>
                <w:szCs w:val="20"/>
              </w:rPr>
            </w:pPr>
            <w:r w:rsidRPr="00024154">
              <w:rPr>
                <w:rFonts w:asciiTheme="minorHAnsi" w:hAnsiTheme="minorHAnsi" w:cstheme="minorHAnsi"/>
                <w:szCs w:val="20"/>
              </w:rPr>
              <w:t>serviser za osebne in prenosne računalnike</w:t>
            </w:r>
          </w:p>
        </w:tc>
      </w:tr>
    </w:tbl>
    <w:p w14:paraId="5D1258B1" w14:textId="77777777" w:rsidR="00AB29FF" w:rsidRDefault="00AB29FF" w:rsidP="00AB29FF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7DF16B1E" w14:textId="77777777" w:rsidR="00AB29FF" w:rsidRPr="00892F3A" w:rsidRDefault="00AB29FF" w:rsidP="00AB29FF">
      <w:pPr>
        <w:rPr>
          <w:rFonts w:asciiTheme="minorHAnsi" w:eastAsia="Times New Roman" w:hAnsiTheme="minorHAnsi" w:cstheme="minorHAnsi"/>
          <w:szCs w:val="20"/>
        </w:rPr>
      </w:pPr>
    </w:p>
    <w:p w14:paraId="31A75017" w14:textId="77777777" w:rsidR="00AB29FF" w:rsidRPr="00892F3A" w:rsidRDefault="00AB29FF" w:rsidP="00AB29FF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AB29FF" w:rsidRPr="00892F3A" w14:paraId="3B985C0C" w14:textId="77777777" w:rsidTr="003E2A75">
        <w:trPr>
          <w:trHeight w:val="378"/>
        </w:trPr>
        <w:tc>
          <w:tcPr>
            <w:tcW w:w="2836" w:type="dxa"/>
            <w:vMerge w:val="restart"/>
            <w:vAlign w:val="center"/>
          </w:tcPr>
          <w:p w14:paraId="7AB8554C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0CAD47BD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6EA5CC57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699D05A9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47EF1F80" w14:textId="3E83C1A9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B29FF" w:rsidRPr="00892F3A" w14:paraId="12756D04" w14:textId="77777777" w:rsidTr="003E2A75">
        <w:trPr>
          <w:trHeight w:val="378"/>
        </w:trPr>
        <w:tc>
          <w:tcPr>
            <w:tcW w:w="2836" w:type="dxa"/>
            <w:vMerge/>
          </w:tcPr>
          <w:p w14:paraId="5F101D70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08462CCE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07318985" w14:textId="77777777" w:rsidR="00AB29FF" w:rsidRPr="00892F3A" w:rsidRDefault="00AB29FF" w:rsidP="003E2A75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AB29FF" w:rsidRPr="00892F3A" w14:paraId="3CB93921" w14:textId="77777777" w:rsidTr="003E2A75">
        <w:trPr>
          <w:trHeight w:val="900"/>
        </w:trPr>
        <w:tc>
          <w:tcPr>
            <w:tcW w:w="2836" w:type="dxa"/>
          </w:tcPr>
          <w:p w14:paraId="3DE3E0AF" w14:textId="77777777" w:rsidR="00AB29FF" w:rsidRPr="00892F3A" w:rsidRDefault="00AB29FF" w:rsidP="003E2A75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6A2F762F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39D5D665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5B8EBB0E" w14:textId="77777777" w:rsidR="00AB29FF" w:rsidRPr="00892F3A" w:rsidRDefault="00AB29FF" w:rsidP="003E2A75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0DAAE42D" w14:textId="77777777" w:rsidR="00AB29FF" w:rsidRPr="00892F3A" w:rsidRDefault="00AB29FF" w:rsidP="003E2A75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504D3363" w14:textId="4D7C8EEC" w:rsidR="00AB29FF" w:rsidRPr="00024154" w:rsidRDefault="00AB29FF" w:rsidP="00024154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  <w:r w:rsidRPr="00024154">
              <w:rPr>
                <w:rFonts w:asciiTheme="minorHAnsi" w:hAnsiTheme="minorHAnsi" w:cstheme="minorHAnsi"/>
                <w:szCs w:val="20"/>
              </w:rPr>
              <w:t>serviser za osebne in prenosne računalnike</w:t>
            </w:r>
          </w:p>
        </w:tc>
      </w:tr>
    </w:tbl>
    <w:p w14:paraId="28D16A80" w14:textId="77777777" w:rsidR="00AB29FF" w:rsidRDefault="00AB29FF" w:rsidP="00AB29FF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7B336CB6" w14:textId="77777777" w:rsidR="002C1790" w:rsidRDefault="002C1790" w:rsidP="00CD7529">
      <w:pPr>
        <w:rPr>
          <w:rFonts w:asciiTheme="minorHAnsi" w:eastAsia="Times New Roman" w:hAnsiTheme="minorHAnsi" w:cstheme="minorHAnsi"/>
          <w:szCs w:val="20"/>
        </w:rPr>
      </w:pPr>
    </w:p>
    <w:p w14:paraId="36DEB0B2" w14:textId="77777777" w:rsidR="002C1790" w:rsidRPr="00892F3A" w:rsidRDefault="002C1790" w:rsidP="00CD7529">
      <w:pPr>
        <w:rPr>
          <w:rFonts w:asciiTheme="minorHAnsi" w:eastAsia="Times New Roman" w:hAnsiTheme="minorHAnsi" w:cstheme="minorHAnsi"/>
          <w:szCs w:val="20"/>
        </w:rPr>
      </w:pPr>
    </w:p>
    <w:p w14:paraId="144AE058" w14:textId="77777777" w:rsidR="008B2BB0" w:rsidRPr="00892F3A" w:rsidRDefault="008B2BB0" w:rsidP="008B2BB0">
      <w:pPr>
        <w:spacing w:line="276" w:lineRule="auto"/>
        <w:rPr>
          <w:rFonts w:asciiTheme="minorHAnsi" w:hAnsiTheme="minorHAnsi" w:cstheme="minorHAnsi"/>
          <w:szCs w:val="20"/>
        </w:rPr>
      </w:pPr>
      <w:r w:rsidRPr="00892F3A">
        <w:rPr>
          <w:rFonts w:asciiTheme="minorHAnsi" w:hAnsiTheme="minorHAnsi" w:cstheme="minorHAnsi"/>
          <w:szCs w:val="20"/>
        </w:rPr>
        <w:t>(Ponudnik ustrezno podaljša tabelo, v kolikor želi navesti več strokovnih delavcev)</w:t>
      </w:r>
    </w:p>
    <w:p w14:paraId="6AA69910" w14:textId="77777777" w:rsidR="008B2BB0" w:rsidRPr="00892F3A" w:rsidRDefault="008B2BB0" w:rsidP="00CD7529">
      <w:pPr>
        <w:rPr>
          <w:rFonts w:asciiTheme="minorHAnsi" w:eastAsia="Times New Roman" w:hAnsiTheme="minorHAnsi" w:cstheme="minorHAnsi"/>
          <w:szCs w:val="20"/>
        </w:rPr>
      </w:pPr>
    </w:p>
    <w:p w14:paraId="61CD984D" w14:textId="77777777" w:rsidR="00C83B78" w:rsidRPr="00892F3A" w:rsidRDefault="00C83B78" w:rsidP="00C83B78">
      <w:p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2758A69B" w14:textId="60ED3BE6" w:rsidR="00C83B78" w:rsidRPr="00892F3A" w:rsidRDefault="00C83B78" w:rsidP="00C83B78">
      <w:pPr>
        <w:pStyle w:val="Odstavekseznama"/>
        <w:numPr>
          <w:ilvl w:val="0"/>
          <w:numId w:val="36"/>
        </w:numPr>
        <w:ind w:left="709" w:hanging="349"/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 xml:space="preserve">da je vsak od zgoraj navedenih strokovnih delavcev usposobljen za opravljanje zgornjih nalog, kar </w:t>
      </w:r>
      <w:r w:rsidR="004A4D33">
        <w:rPr>
          <w:rFonts w:asciiTheme="minorHAnsi" w:eastAsia="Times New Roman" w:hAnsiTheme="minorHAnsi" w:cstheme="minorHAnsi"/>
          <w:szCs w:val="20"/>
        </w:rPr>
        <w:t xml:space="preserve">lahko </w:t>
      </w:r>
      <w:r w:rsidRPr="00892F3A">
        <w:rPr>
          <w:rFonts w:asciiTheme="minorHAnsi" w:eastAsia="Times New Roman" w:hAnsiTheme="minorHAnsi" w:cstheme="minorHAnsi"/>
          <w:szCs w:val="20"/>
        </w:rPr>
        <w:t xml:space="preserve">dokazujemo </w:t>
      </w:r>
      <w:r w:rsidR="004A4D33">
        <w:rPr>
          <w:rFonts w:asciiTheme="minorHAnsi" w:eastAsia="Times New Roman" w:hAnsiTheme="minorHAnsi" w:cstheme="minorHAnsi"/>
          <w:szCs w:val="20"/>
        </w:rPr>
        <w:t>z</w:t>
      </w:r>
      <w:r w:rsidRPr="00892F3A">
        <w:rPr>
          <w:rFonts w:asciiTheme="minorHAnsi" w:eastAsia="Times New Roman" w:hAnsiTheme="minorHAnsi" w:cstheme="minorHAnsi"/>
          <w:szCs w:val="20"/>
        </w:rPr>
        <w:t xml:space="preserve"> dokazili;</w:t>
      </w:r>
    </w:p>
    <w:p w14:paraId="0EFC509E" w14:textId="4CBD089A" w:rsidR="00C83B78" w:rsidRPr="00892F3A" w:rsidRDefault="00C83B78" w:rsidP="00C83B78">
      <w:pPr>
        <w:pStyle w:val="Odstavekseznama"/>
        <w:numPr>
          <w:ilvl w:val="0"/>
          <w:numId w:val="36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da imajo zgoraj navedeni strokovni delavci z nami oz. našim podizvajalcem sklenjeno delovno razmerje – pogodbo o zaposlitvi ter so nosilci in izvajalci nalog pri izvedbi predmetnih storitev;</w:t>
      </w:r>
    </w:p>
    <w:p w14:paraId="00AD7BBE" w14:textId="0AFFE1ED" w:rsidR="00C83B78" w:rsidRPr="00892F3A" w:rsidRDefault="00C83B78" w:rsidP="00C83B78">
      <w:pPr>
        <w:pStyle w:val="Odstavekseznama"/>
        <w:numPr>
          <w:ilvl w:val="0"/>
          <w:numId w:val="36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da bomo zagotavljali razpoložljivost zgoraj navedenih usposobljenih strokovnih delavcev ves čas izvajanja predmetnega javnega naročila v okviru zahtevanih rokov;</w:t>
      </w:r>
    </w:p>
    <w:p w14:paraId="3BCD51AB" w14:textId="158AFCBE" w:rsidR="00CD7529" w:rsidRPr="00892F3A" w:rsidRDefault="00C83B78" w:rsidP="00C83B78">
      <w:pPr>
        <w:pStyle w:val="Odstavekseznama"/>
        <w:numPr>
          <w:ilvl w:val="0"/>
          <w:numId w:val="36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morebitno vključevanje dodatnih strokovnih delavcev v izvedbo storitev ali zamenjavo obstoječih delavcev z novimi bomo izvedli le po predhodnem pisnem soglasju naročnika, pri čemer bomo zagotovili izpolnjevanje vseh zahtev iz predhodnih alinej.</w:t>
      </w:r>
    </w:p>
    <w:p w14:paraId="0B6E60B0" w14:textId="551F1E27" w:rsidR="009164A5" w:rsidRPr="00892F3A" w:rsidRDefault="009164A5" w:rsidP="00CD7529">
      <w:pPr>
        <w:rPr>
          <w:rFonts w:asciiTheme="minorHAnsi" w:eastAsia="Times New Roman" w:hAnsiTheme="minorHAnsi" w:cstheme="minorHAnsi"/>
          <w:szCs w:val="20"/>
        </w:rPr>
      </w:pPr>
    </w:p>
    <w:p w14:paraId="25D4B06F" w14:textId="100ECEFB" w:rsidR="00FC4E81" w:rsidRDefault="00FC4E81" w:rsidP="00CD7529">
      <w:pPr>
        <w:rPr>
          <w:rFonts w:asciiTheme="minorHAnsi" w:eastAsia="Times New Roman" w:hAnsiTheme="minorHAnsi" w:cstheme="minorHAnsi"/>
          <w:szCs w:val="20"/>
        </w:rPr>
      </w:pPr>
    </w:p>
    <w:p w14:paraId="4A4C9A72" w14:textId="77777777" w:rsidR="004313B0" w:rsidRPr="00892F3A" w:rsidRDefault="004313B0" w:rsidP="00CD7529">
      <w:pPr>
        <w:rPr>
          <w:rFonts w:asciiTheme="minorHAnsi" w:eastAsia="Times New Roman" w:hAnsiTheme="minorHAnsi" w:cstheme="minorHAnsi"/>
          <w:szCs w:val="20"/>
        </w:rPr>
      </w:pPr>
    </w:p>
    <w:p w14:paraId="5F2238CC" w14:textId="3EE9E5D1" w:rsidR="00FC4E81" w:rsidRPr="00892F3A" w:rsidRDefault="00FC4E81" w:rsidP="00CD7529">
      <w:pPr>
        <w:rPr>
          <w:rFonts w:asciiTheme="minorHAnsi" w:eastAsia="Times New Roman" w:hAnsiTheme="minorHAnsi" w:cstheme="minorHAnsi"/>
          <w:szCs w:val="20"/>
        </w:rPr>
      </w:pPr>
    </w:p>
    <w:p w14:paraId="2E22587F" w14:textId="77777777" w:rsidR="00FC4E81" w:rsidRPr="00892F3A" w:rsidRDefault="00FC4E81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5B526F" w:rsidRPr="00892F3A" w14:paraId="5CBCC2EB" w14:textId="77777777" w:rsidTr="00C93630">
        <w:trPr>
          <w:jc w:val="center"/>
        </w:trPr>
        <w:tc>
          <w:tcPr>
            <w:tcW w:w="2976" w:type="dxa"/>
            <w:hideMark/>
          </w:tcPr>
          <w:p w14:paraId="2A16193B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Kraj in datum:</w:t>
            </w:r>
          </w:p>
          <w:p w14:paraId="2CD2C53A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92F3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92F3A">
              <w:rPr>
                <w:rFonts w:asciiTheme="minorHAnsi" w:hAnsiTheme="minorHAnsi" w:cstheme="minorHAnsi"/>
                <w:szCs w:val="20"/>
              </w:rPr>
            </w:r>
            <w:r w:rsidRPr="00892F3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CE4FEEA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68141D5D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hideMark/>
          </w:tcPr>
          <w:p w14:paraId="66B76820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52290AF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Ime in priimek odgovorne osebe:</w:t>
            </w:r>
          </w:p>
          <w:p w14:paraId="3A15431F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</w:p>
        </w:tc>
      </w:tr>
      <w:tr w:rsidR="005B526F" w:rsidRPr="00892F3A" w14:paraId="700C3175" w14:textId="77777777" w:rsidTr="00C93630">
        <w:trPr>
          <w:jc w:val="center"/>
        </w:trPr>
        <w:tc>
          <w:tcPr>
            <w:tcW w:w="2976" w:type="dxa"/>
          </w:tcPr>
          <w:p w14:paraId="508E9639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0925F548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03F8634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t>Podpis odgovorne osebe</w:t>
            </w:r>
          </w:p>
        </w:tc>
      </w:tr>
    </w:tbl>
    <w:p w14:paraId="6BDD7673" w14:textId="77777777" w:rsidR="005B526F" w:rsidRPr="00052174" w:rsidRDefault="005B526F" w:rsidP="00CD7529">
      <w:pPr>
        <w:rPr>
          <w:rFonts w:asciiTheme="minorHAnsi" w:eastAsia="Times New Roman" w:hAnsiTheme="minorHAnsi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Cs w:val="20"/>
              </w:rPr>
            </w:r>
            <w:r w:rsidR="00000000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Cs w:val="20"/>
              </w:rPr>
            </w:r>
            <w:r w:rsidR="00000000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Cs w:val="20"/>
              </w:rPr>
            </w:r>
            <w:r w:rsidR="00000000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Cs w:val="20"/>
              </w:rPr>
            </w:r>
            <w:r w:rsidR="00000000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/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CC82F" w14:textId="77777777" w:rsidR="00C95B43" w:rsidRDefault="00C95B43" w:rsidP="00107834">
      <w:pPr>
        <w:spacing w:line="240" w:lineRule="auto"/>
      </w:pPr>
      <w:r>
        <w:separator/>
      </w:r>
    </w:p>
  </w:endnote>
  <w:endnote w:type="continuationSeparator" w:id="0">
    <w:p w14:paraId="643C14FC" w14:textId="77777777" w:rsidR="00C95B43" w:rsidRDefault="00C95B4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41F75852" w:rsidR="00314E5D" w:rsidRPr="00C97D5D" w:rsidRDefault="005565A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>
      <w:rPr>
        <w:rFonts w:asciiTheme="minorHAnsi" w:hAnsiTheme="minorHAnsi" w:cstheme="minorHAnsi"/>
        <w:bCs/>
        <w:iCs/>
        <w:sz w:val="16"/>
        <w:szCs w:val="16"/>
      </w:rPr>
      <w:t>302-10/VSRAČ/MF/2023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EFEA7" w14:textId="2F6B7BCE" w:rsidR="00314E5D" w:rsidRPr="00C97D5D" w:rsidRDefault="00B51E25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  <w:r w:rsidRPr="000862D4">
      <w:rPr>
        <w:rFonts w:asciiTheme="minorHAnsi" w:hAnsiTheme="minorHAnsi" w:cstheme="minorHAnsi"/>
        <w:bCs/>
        <w:iCs/>
        <w:sz w:val="16"/>
        <w:szCs w:val="16"/>
      </w:rPr>
      <w:t>302</w:t>
    </w:r>
    <w:r w:rsidR="005565AD">
      <w:rPr>
        <w:rFonts w:asciiTheme="minorHAnsi" w:hAnsiTheme="minorHAnsi" w:cstheme="minorHAnsi"/>
        <w:bCs/>
        <w:iCs/>
        <w:sz w:val="16"/>
        <w:szCs w:val="16"/>
      </w:rPr>
      <w:t>-10/VSRAČ/MF/2023</w:t>
    </w:r>
    <w:r w:rsidR="00C77BAE" w:rsidRPr="00C77BAE">
      <w:rPr>
        <w:rFonts w:asciiTheme="minorHAnsi" w:hAnsiTheme="minorHAnsi" w:cstheme="minorHAnsi"/>
        <w:sz w:val="16"/>
        <w:szCs w:val="16"/>
      </w:rPr>
      <w:tab/>
    </w:r>
    <w:r w:rsidR="00C77BAE" w:rsidRPr="00C77BAE">
      <w:rPr>
        <w:rFonts w:asciiTheme="minorHAnsi" w:hAnsiTheme="minorHAnsi" w:cstheme="minorHAnsi"/>
        <w:sz w:val="16"/>
        <w:szCs w:val="16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629E" w14:textId="77777777" w:rsidR="00C95B43" w:rsidRDefault="00C95B43" w:rsidP="00107834">
      <w:pPr>
        <w:spacing w:line="240" w:lineRule="auto"/>
      </w:pPr>
      <w:r>
        <w:separator/>
      </w:r>
    </w:p>
  </w:footnote>
  <w:footnote w:type="continuationSeparator" w:id="0">
    <w:p w14:paraId="557A09A6" w14:textId="77777777" w:rsidR="00C95B43" w:rsidRDefault="00C95B4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7084A490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CC520D" w:rsidRPr="00CC520D">
      <w:rPr>
        <w:rFonts w:asciiTheme="minorHAnsi" w:hAnsiTheme="minorHAnsi" w:cstheme="minorHAnsi"/>
        <w:sz w:val="18"/>
        <w:szCs w:val="18"/>
      </w:rPr>
      <w:t>Seznam usposobljenih strokovnih delavcev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D5F5B"/>
    <w:multiLevelType w:val="hybridMultilevel"/>
    <w:tmpl w:val="EDD0D762"/>
    <w:lvl w:ilvl="0" w:tplc="C1347C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28079B"/>
    <w:multiLevelType w:val="hybridMultilevel"/>
    <w:tmpl w:val="614E6894"/>
    <w:lvl w:ilvl="0" w:tplc="04240019">
      <w:start w:val="1"/>
      <w:numFmt w:val="lowerLetter"/>
      <w:lvlText w:val="%1."/>
      <w:lvlJc w:val="left"/>
      <w:pPr>
        <w:ind w:left="191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306AE"/>
    <w:multiLevelType w:val="hybridMultilevel"/>
    <w:tmpl w:val="9FD43AA2"/>
    <w:lvl w:ilvl="0" w:tplc="D39476B4">
      <w:start w:val="1"/>
      <w:numFmt w:val="lowerLetter"/>
      <w:lvlText w:val="%1."/>
      <w:lvlJc w:val="left"/>
      <w:pPr>
        <w:ind w:left="1919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D6479"/>
    <w:multiLevelType w:val="hybridMultilevel"/>
    <w:tmpl w:val="62501F58"/>
    <w:lvl w:ilvl="0" w:tplc="0424000F">
      <w:start w:val="1"/>
      <w:numFmt w:val="decimal"/>
      <w:lvlText w:val="%1."/>
      <w:lvlJc w:val="left"/>
      <w:pPr>
        <w:ind w:left="1034" w:hanging="360"/>
      </w:pPr>
    </w:lvl>
    <w:lvl w:ilvl="1" w:tplc="04240019" w:tentative="1">
      <w:start w:val="1"/>
      <w:numFmt w:val="lowerLetter"/>
      <w:lvlText w:val="%2."/>
      <w:lvlJc w:val="left"/>
      <w:pPr>
        <w:ind w:left="1754" w:hanging="360"/>
      </w:pPr>
    </w:lvl>
    <w:lvl w:ilvl="2" w:tplc="0424001B" w:tentative="1">
      <w:start w:val="1"/>
      <w:numFmt w:val="lowerRoman"/>
      <w:lvlText w:val="%3."/>
      <w:lvlJc w:val="right"/>
      <w:pPr>
        <w:ind w:left="2474" w:hanging="180"/>
      </w:pPr>
    </w:lvl>
    <w:lvl w:ilvl="3" w:tplc="0424000F" w:tentative="1">
      <w:start w:val="1"/>
      <w:numFmt w:val="decimal"/>
      <w:lvlText w:val="%4."/>
      <w:lvlJc w:val="left"/>
      <w:pPr>
        <w:ind w:left="3194" w:hanging="360"/>
      </w:pPr>
    </w:lvl>
    <w:lvl w:ilvl="4" w:tplc="04240019" w:tentative="1">
      <w:start w:val="1"/>
      <w:numFmt w:val="lowerLetter"/>
      <w:lvlText w:val="%5."/>
      <w:lvlJc w:val="left"/>
      <w:pPr>
        <w:ind w:left="3914" w:hanging="360"/>
      </w:pPr>
    </w:lvl>
    <w:lvl w:ilvl="5" w:tplc="0424001B" w:tentative="1">
      <w:start w:val="1"/>
      <w:numFmt w:val="lowerRoman"/>
      <w:lvlText w:val="%6."/>
      <w:lvlJc w:val="right"/>
      <w:pPr>
        <w:ind w:left="4634" w:hanging="180"/>
      </w:pPr>
    </w:lvl>
    <w:lvl w:ilvl="6" w:tplc="0424000F" w:tentative="1">
      <w:start w:val="1"/>
      <w:numFmt w:val="decimal"/>
      <w:lvlText w:val="%7."/>
      <w:lvlJc w:val="left"/>
      <w:pPr>
        <w:ind w:left="5354" w:hanging="360"/>
      </w:pPr>
    </w:lvl>
    <w:lvl w:ilvl="7" w:tplc="04240019" w:tentative="1">
      <w:start w:val="1"/>
      <w:numFmt w:val="lowerLetter"/>
      <w:lvlText w:val="%8."/>
      <w:lvlJc w:val="left"/>
      <w:pPr>
        <w:ind w:left="6074" w:hanging="360"/>
      </w:pPr>
    </w:lvl>
    <w:lvl w:ilvl="8" w:tplc="0424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9FC2723"/>
    <w:multiLevelType w:val="hybridMultilevel"/>
    <w:tmpl w:val="43244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857971">
    <w:abstractNumId w:val="27"/>
  </w:num>
  <w:num w:numId="2" w16cid:durableId="123674428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37793860">
    <w:abstractNumId w:val="24"/>
  </w:num>
  <w:num w:numId="4" w16cid:durableId="1816678684">
    <w:abstractNumId w:val="13"/>
  </w:num>
  <w:num w:numId="5" w16cid:durableId="1037437677">
    <w:abstractNumId w:val="15"/>
  </w:num>
  <w:num w:numId="6" w16cid:durableId="600340544">
    <w:abstractNumId w:val="7"/>
  </w:num>
  <w:num w:numId="7" w16cid:durableId="36047957">
    <w:abstractNumId w:val="6"/>
  </w:num>
  <w:num w:numId="8" w16cid:durableId="1233157609">
    <w:abstractNumId w:val="0"/>
  </w:num>
  <w:num w:numId="9" w16cid:durableId="1433235035">
    <w:abstractNumId w:val="2"/>
  </w:num>
  <w:num w:numId="10" w16cid:durableId="1362169338">
    <w:abstractNumId w:val="28"/>
  </w:num>
  <w:num w:numId="11" w16cid:durableId="303393585">
    <w:abstractNumId w:val="31"/>
  </w:num>
  <w:num w:numId="12" w16cid:durableId="915869240">
    <w:abstractNumId w:val="18"/>
  </w:num>
  <w:num w:numId="13" w16cid:durableId="663169548">
    <w:abstractNumId w:val="23"/>
  </w:num>
  <w:num w:numId="14" w16cid:durableId="1190148336">
    <w:abstractNumId w:val="14"/>
  </w:num>
  <w:num w:numId="15" w16cid:durableId="531453255">
    <w:abstractNumId w:val="4"/>
  </w:num>
  <w:num w:numId="16" w16cid:durableId="1337152238">
    <w:abstractNumId w:val="10"/>
  </w:num>
  <w:num w:numId="17" w16cid:durableId="1319455604">
    <w:abstractNumId w:val="30"/>
  </w:num>
  <w:num w:numId="18" w16cid:durableId="759527586">
    <w:abstractNumId w:val="33"/>
  </w:num>
  <w:num w:numId="19" w16cid:durableId="1880822264">
    <w:abstractNumId w:val="29"/>
  </w:num>
  <w:num w:numId="20" w16cid:durableId="1809470070">
    <w:abstractNumId w:val="12"/>
  </w:num>
  <w:num w:numId="21" w16cid:durableId="548684439">
    <w:abstractNumId w:val="3"/>
  </w:num>
  <w:num w:numId="22" w16cid:durableId="1672298907">
    <w:abstractNumId w:val="19"/>
  </w:num>
  <w:num w:numId="23" w16cid:durableId="370738122">
    <w:abstractNumId w:val="1"/>
  </w:num>
  <w:num w:numId="24" w16cid:durableId="879705501">
    <w:abstractNumId w:val="20"/>
  </w:num>
  <w:num w:numId="25" w16cid:durableId="2136750997">
    <w:abstractNumId w:val="32"/>
  </w:num>
  <w:num w:numId="26" w16cid:durableId="1378974481">
    <w:abstractNumId w:val="26"/>
  </w:num>
  <w:num w:numId="27" w16cid:durableId="21328207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0822321">
    <w:abstractNumId w:val="29"/>
  </w:num>
  <w:num w:numId="29" w16cid:durableId="801506329">
    <w:abstractNumId w:val="7"/>
  </w:num>
  <w:num w:numId="30" w16cid:durableId="978850154">
    <w:abstractNumId w:val="16"/>
  </w:num>
  <w:num w:numId="31" w16cid:durableId="1447196415">
    <w:abstractNumId w:val="17"/>
  </w:num>
  <w:num w:numId="32" w16cid:durableId="1023676678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547495930">
    <w:abstractNumId w:val="9"/>
  </w:num>
  <w:num w:numId="34" w16cid:durableId="1625846479">
    <w:abstractNumId w:val="22"/>
  </w:num>
  <w:num w:numId="35" w16cid:durableId="195898476">
    <w:abstractNumId w:val="8"/>
  </w:num>
  <w:num w:numId="36" w16cid:durableId="949750506">
    <w:abstractNumId w:val="25"/>
  </w:num>
  <w:num w:numId="37" w16cid:durableId="980157283">
    <w:abstractNumId w:val="5"/>
  </w:num>
  <w:num w:numId="38" w16cid:durableId="321084982">
    <w:abstractNumId w:val="11"/>
  </w:num>
  <w:num w:numId="39" w16cid:durableId="211913258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24154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5E85"/>
    <w:rsid w:val="00166B3B"/>
    <w:rsid w:val="00170C9C"/>
    <w:rsid w:val="001711A6"/>
    <w:rsid w:val="001716C5"/>
    <w:rsid w:val="00171A9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77A46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1790"/>
    <w:rsid w:val="002C38FC"/>
    <w:rsid w:val="002C427C"/>
    <w:rsid w:val="002C5389"/>
    <w:rsid w:val="002C6EF7"/>
    <w:rsid w:val="002C765A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507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B32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3B0"/>
    <w:rsid w:val="00431E63"/>
    <w:rsid w:val="00433926"/>
    <w:rsid w:val="0043429B"/>
    <w:rsid w:val="00434E43"/>
    <w:rsid w:val="004366B0"/>
    <w:rsid w:val="00442298"/>
    <w:rsid w:val="00442953"/>
    <w:rsid w:val="004434DC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420D"/>
    <w:rsid w:val="004A4D33"/>
    <w:rsid w:val="004A62FF"/>
    <w:rsid w:val="004A7E58"/>
    <w:rsid w:val="004B1DE4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3D08"/>
    <w:rsid w:val="00504C1C"/>
    <w:rsid w:val="00505019"/>
    <w:rsid w:val="005051B7"/>
    <w:rsid w:val="00505B5A"/>
    <w:rsid w:val="00505EDD"/>
    <w:rsid w:val="00505FB5"/>
    <w:rsid w:val="00511EFA"/>
    <w:rsid w:val="005120D9"/>
    <w:rsid w:val="0051495C"/>
    <w:rsid w:val="005150E9"/>
    <w:rsid w:val="00516B4D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0816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5AD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526F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CCE"/>
    <w:rsid w:val="005D6E8B"/>
    <w:rsid w:val="005D7626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9CB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4360"/>
    <w:rsid w:val="00735066"/>
    <w:rsid w:val="00735CEB"/>
    <w:rsid w:val="00740347"/>
    <w:rsid w:val="00740921"/>
    <w:rsid w:val="00745C2F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6065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1EFA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0980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5B4A"/>
    <w:rsid w:val="00806A76"/>
    <w:rsid w:val="0080727F"/>
    <w:rsid w:val="00810DD4"/>
    <w:rsid w:val="008111A0"/>
    <w:rsid w:val="00811D7E"/>
    <w:rsid w:val="00812CA2"/>
    <w:rsid w:val="00821971"/>
    <w:rsid w:val="0082245D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77BC4"/>
    <w:rsid w:val="008806EA"/>
    <w:rsid w:val="00883FD4"/>
    <w:rsid w:val="00885574"/>
    <w:rsid w:val="00886C18"/>
    <w:rsid w:val="00887743"/>
    <w:rsid w:val="00887C43"/>
    <w:rsid w:val="008913EC"/>
    <w:rsid w:val="00892F3A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2BB0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4A5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477A"/>
    <w:rsid w:val="009C5751"/>
    <w:rsid w:val="009C5A9D"/>
    <w:rsid w:val="009C5AF3"/>
    <w:rsid w:val="009C62C8"/>
    <w:rsid w:val="009C6475"/>
    <w:rsid w:val="009D0548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55CC9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36E9"/>
    <w:rsid w:val="00A96D2F"/>
    <w:rsid w:val="00AA0BE3"/>
    <w:rsid w:val="00AA1198"/>
    <w:rsid w:val="00AA18D5"/>
    <w:rsid w:val="00AA1C63"/>
    <w:rsid w:val="00AA2144"/>
    <w:rsid w:val="00AA27D2"/>
    <w:rsid w:val="00AA2A71"/>
    <w:rsid w:val="00AA38EC"/>
    <w:rsid w:val="00AA3CF1"/>
    <w:rsid w:val="00AA447A"/>
    <w:rsid w:val="00AA44DB"/>
    <w:rsid w:val="00AA51E0"/>
    <w:rsid w:val="00AA54D9"/>
    <w:rsid w:val="00AB0771"/>
    <w:rsid w:val="00AB29FF"/>
    <w:rsid w:val="00AB34EE"/>
    <w:rsid w:val="00AB42F1"/>
    <w:rsid w:val="00AB47F7"/>
    <w:rsid w:val="00AB664D"/>
    <w:rsid w:val="00AB6A80"/>
    <w:rsid w:val="00AB6C05"/>
    <w:rsid w:val="00AB6C1B"/>
    <w:rsid w:val="00AB765F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1E25"/>
    <w:rsid w:val="00B53367"/>
    <w:rsid w:val="00B5434A"/>
    <w:rsid w:val="00B54810"/>
    <w:rsid w:val="00B55B72"/>
    <w:rsid w:val="00B56EC8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0220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0B5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5AC8"/>
    <w:rsid w:val="00BF6F9D"/>
    <w:rsid w:val="00C000EA"/>
    <w:rsid w:val="00C02B89"/>
    <w:rsid w:val="00C03979"/>
    <w:rsid w:val="00C04C73"/>
    <w:rsid w:val="00C10375"/>
    <w:rsid w:val="00C10A35"/>
    <w:rsid w:val="00C12AA8"/>
    <w:rsid w:val="00C152B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1CB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77BAE"/>
    <w:rsid w:val="00C80C9D"/>
    <w:rsid w:val="00C83B78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5B43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16D"/>
    <w:rsid w:val="00CC3A9A"/>
    <w:rsid w:val="00CC520D"/>
    <w:rsid w:val="00CC660E"/>
    <w:rsid w:val="00CD1DD0"/>
    <w:rsid w:val="00CD3D12"/>
    <w:rsid w:val="00CD55B9"/>
    <w:rsid w:val="00CD7529"/>
    <w:rsid w:val="00CE29B0"/>
    <w:rsid w:val="00CE3D01"/>
    <w:rsid w:val="00CE3DF1"/>
    <w:rsid w:val="00CE4127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5823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0489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49DD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15F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4202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6D3B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14B4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E81"/>
    <w:rsid w:val="00FC4F69"/>
    <w:rsid w:val="00FC4F93"/>
    <w:rsid w:val="00FC5487"/>
    <w:rsid w:val="00FC5C99"/>
    <w:rsid w:val="00FD174E"/>
    <w:rsid w:val="00FD1B63"/>
    <w:rsid w:val="00FD4FCB"/>
    <w:rsid w:val="00FD512E"/>
    <w:rsid w:val="00FD5BBA"/>
    <w:rsid w:val="00FD5F45"/>
    <w:rsid w:val="00FD7770"/>
    <w:rsid w:val="00FE0500"/>
    <w:rsid w:val="00FE1E0C"/>
    <w:rsid w:val="00FE5A1C"/>
    <w:rsid w:val="00FE606F"/>
    <w:rsid w:val="00FE70EE"/>
    <w:rsid w:val="00FE710B"/>
    <w:rsid w:val="00FF202A"/>
    <w:rsid w:val="00FF2566"/>
    <w:rsid w:val="00FF3665"/>
    <w:rsid w:val="00FF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29FF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DD6A-6375-46C5-80C8-B8E80743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2321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Špela Kotnik</dc:creator>
  <cp:keywords/>
  <dc:description/>
  <cp:lastModifiedBy>Romana Grajner</cp:lastModifiedBy>
  <cp:revision>2</cp:revision>
  <cp:lastPrinted>2019-01-07T12:08:00Z</cp:lastPrinted>
  <dcterms:created xsi:type="dcterms:W3CDTF">2023-10-26T14:00:00Z</dcterms:created>
  <dcterms:modified xsi:type="dcterms:W3CDTF">2023-10-26T14:00:00Z</dcterms:modified>
</cp:coreProperties>
</file>